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C899" w14:textId="77777777" w:rsidR="00950747" w:rsidRPr="00184CE7" w:rsidRDefault="00997F14" w:rsidP="00950747">
      <w:pPr>
        <w:pStyle w:val="Tytu"/>
        <w:jc w:val="right"/>
        <w:rPr>
          <w:b w:val="0"/>
          <w:bCs w:val="0"/>
          <w:sz w:val="20"/>
          <w:szCs w:val="20"/>
        </w:rPr>
      </w:pPr>
      <w:r>
        <w:t xml:space="preserve">   </w:t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D8678B" w:rsidRPr="00184CE7">
        <w:rPr>
          <w:b w:val="0"/>
          <w:bCs w:val="0"/>
          <w:sz w:val="20"/>
          <w:szCs w:val="20"/>
        </w:rPr>
        <w:t xml:space="preserve">Załącznik nr </w:t>
      </w:r>
      <w:r w:rsidR="006F31E2" w:rsidRPr="00184CE7">
        <w:rPr>
          <w:b w:val="0"/>
          <w:bCs w:val="0"/>
          <w:sz w:val="20"/>
          <w:szCs w:val="20"/>
        </w:rPr>
        <w:t>1.5</w:t>
      </w:r>
      <w:r w:rsidR="00D8678B" w:rsidRPr="00184CE7">
        <w:rPr>
          <w:b w:val="0"/>
          <w:bCs w:val="0"/>
          <w:sz w:val="20"/>
          <w:szCs w:val="20"/>
        </w:rPr>
        <w:t xml:space="preserve"> do Zarządzenia</w:t>
      </w:r>
      <w:r w:rsidR="002A22BF" w:rsidRPr="00184CE7">
        <w:rPr>
          <w:b w:val="0"/>
          <w:bCs w:val="0"/>
          <w:sz w:val="20"/>
          <w:szCs w:val="20"/>
        </w:rPr>
        <w:t xml:space="preserve"> Rektora UR </w:t>
      </w:r>
    </w:p>
    <w:p w14:paraId="316042F2" w14:textId="6418ECAE" w:rsidR="006E5D65" w:rsidRPr="00950747" w:rsidRDefault="00CD6897" w:rsidP="00950747">
      <w:pPr>
        <w:pStyle w:val="Tytu"/>
        <w:jc w:val="right"/>
        <w:rPr>
          <w:b w:val="0"/>
          <w:bCs w:val="0"/>
        </w:rPr>
      </w:pPr>
      <w:r w:rsidRPr="00184CE7">
        <w:rPr>
          <w:b w:val="0"/>
          <w:bCs w:val="0"/>
          <w:sz w:val="20"/>
          <w:szCs w:val="20"/>
        </w:rPr>
        <w:t xml:space="preserve"> nr </w:t>
      </w:r>
      <w:r w:rsidR="00F17567" w:rsidRPr="00184CE7">
        <w:rPr>
          <w:b w:val="0"/>
          <w:bCs w:val="0"/>
          <w:sz w:val="20"/>
          <w:szCs w:val="20"/>
        </w:rPr>
        <w:t>12/2019</w:t>
      </w:r>
    </w:p>
    <w:p w14:paraId="54F500E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30603A" w14:textId="0B72B3A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87C88">
        <w:rPr>
          <w:rFonts w:ascii="Corbel" w:hAnsi="Corbel"/>
          <w:i/>
          <w:smallCaps/>
          <w:sz w:val="24"/>
          <w:szCs w:val="24"/>
        </w:rPr>
        <w:t xml:space="preserve"> 20</w:t>
      </w:r>
      <w:r w:rsidR="009144D7">
        <w:rPr>
          <w:rFonts w:ascii="Corbel" w:hAnsi="Corbel"/>
          <w:i/>
          <w:smallCaps/>
          <w:sz w:val="24"/>
          <w:szCs w:val="24"/>
        </w:rPr>
        <w:t>22</w:t>
      </w:r>
      <w:r w:rsidR="00E87C88">
        <w:rPr>
          <w:rFonts w:ascii="Corbel" w:hAnsi="Corbel"/>
          <w:i/>
          <w:smallCaps/>
          <w:sz w:val="24"/>
          <w:szCs w:val="24"/>
        </w:rPr>
        <w:t xml:space="preserve"> – </w:t>
      </w:r>
      <w:r w:rsidR="0065494D">
        <w:rPr>
          <w:rFonts w:ascii="Corbel" w:hAnsi="Corbel"/>
          <w:i/>
          <w:smallCaps/>
          <w:sz w:val="24"/>
          <w:szCs w:val="24"/>
        </w:rPr>
        <w:t>20</w:t>
      </w:r>
      <w:r w:rsidR="009144D7">
        <w:rPr>
          <w:rFonts w:ascii="Corbel" w:hAnsi="Corbel"/>
          <w:i/>
          <w:smallCaps/>
          <w:sz w:val="24"/>
          <w:szCs w:val="24"/>
        </w:rPr>
        <w:t>27</w:t>
      </w:r>
    </w:p>
    <w:p w14:paraId="18E887C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BACEC87" w14:textId="5951A26D" w:rsidR="00445970" w:rsidRPr="00EA4832" w:rsidRDefault="00E87C8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2D4E78">
        <w:rPr>
          <w:rFonts w:ascii="Corbel" w:hAnsi="Corbel"/>
          <w:sz w:val="20"/>
          <w:szCs w:val="20"/>
        </w:rPr>
        <w:t xml:space="preserve"> </w:t>
      </w:r>
      <w:r w:rsidR="0065494D">
        <w:rPr>
          <w:rFonts w:ascii="Corbel" w:hAnsi="Corbel"/>
          <w:sz w:val="20"/>
          <w:szCs w:val="20"/>
        </w:rPr>
        <w:t>202</w:t>
      </w:r>
      <w:r w:rsidR="009144D7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</w:t>
      </w:r>
      <w:r w:rsidR="009144D7">
        <w:rPr>
          <w:rFonts w:ascii="Corbel" w:hAnsi="Corbel"/>
          <w:sz w:val="20"/>
          <w:szCs w:val="20"/>
        </w:rPr>
        <w:t>20</w:t>
      </w:r>
      <w:r w:rsidR="0065494D">
        <w:rPr>
          <w:rFonts w:ascii="Corbel" w:hAnsi="Corbel"/>
          <w:sz w:val="20"/>
          <w:szCs w:val="20"/>
        </w:rPr>
        <w:t>2</w:t>
      </w:r>
      <w:r w:rsidR="009144D7">
        <w:rPr>
          <w:rFonts w:ascii="Corbel" w:hAnsi="Corbel"/>
          <w:sz w:val="20"/>
          <w:szCs w:val="20"/>
        </w:rPr>
        <w:t>7</w:t>
      </w:r>
    </w:p>
    <w:p w14:paraId="23FAC2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0CF8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2A4C477" w14:textId="77777777" w:rsidTr="0F9588E6">
        <w:tc>
          <w:tcPr>
            <w:tcW w:w="2694" w:type="dxa"/>
            <w:vAlign w:val="center"/>
          </w:tcPr>
          <w:p w14:paraId="1A9B3AF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32A9B1" w14:textId="77777777" w:rsidR="0085747A" w:rsidRPr="009C54AE" w:rsidRDefault="00787D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</w:t>
            </w:r>
            <w:r w:rsidR="000A547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 xml:space="preserve"> programów pracy w przedszkolu</w:t>
            </w:r>
          </w:p>
        </w:tc>
      </w:tr>
      <w:tr w:rsidR="0085747A" w:rsidRPr="009C54AE" w14:paraId="6C66637A" w14:textId="77777777" w:rsidTr="0F9588E6">
        <w:tc>
          <w:tcPr>
            <w:tcW w:w="2694" w:type="dxa"/>
            <w:vAlign w:val="center"/>
          </w:tcPr>
          <w:p w14:paraId="4611E8E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21312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616871D" w14:textId="77777777" w:rsidTr="0F9588E6">
        <w:tc>
          <w:tcPr>
            <w:tcW w:w="2694" w:type="dxa"/>
            <w:vAlign w:val="center"/>
          </w:tcPr>
          <w:p w14:paraId="2F032AC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78C8D54" w14:textId="77777777" w:rsidR="0085747A" w:rsidRPr="009C54AE" w:rsidRDefault="0086697F" w:rsidP="00E87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FB375B7" w14:textId="77777777" w:rsidTr="0F9588E6">
        <w:tc>
          <w:tcPr>
            <w:tcW w:w="2694" w:type="dxa"/>
            <w:vAlign w:val="center"/>
          </w:tcPr>
          <w:p w14:paraId="394A34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D9AC4A" w14:textId="77777777" w:rsidR="0085747A" w:rsidRPr="009C54AE" w:rsidRDefault="008669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25E570" w14:textId="77777777" w:rsidTr="0F9588E6">
        <w:tc>
          <w:tcPr>
            <w:tcW w:w="2694" w:type="dxa"/>
            <w:vAlign w:val="center"/>
          </w:tcPr>
          <w:p w14:paraId="12B7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0501E1" w14:textId="77777777" w:rsidR="0085747A" w:rsidRPr="009C54AE" w:rsidRDefault="00E87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EEC4BC0" w14:textId="77777777" w:rsidTr="0F9588E6">
        <w:tc>
          <w:tcPr>
            <w:tcW w:w="2694" w:type="dxa"/>
            <w:vAlign w:val="center"/>
          </w:tcPr>
          <w:p w14:paraId="2CDFC53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9DAC6B" w14:textId="77777777" w:rsidR="0085747A" w:rsidRPr="009C54AE" w:rsidRDefault="0065494D" w:rsidP="00E87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5062E1BA" w14:textId="77777777" w:rsidTr="0F9588E6">
        <w:tc>
          <w:tcPr>
            <w:tcW w:w="2694" w:type="dxa"/>
            <w:vAlign w:val="center"/>
          </w:tcPr>
          <w:p w14:paraId="4A22FE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8AA183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891876" w14:textId="77777777" w:rsidTr="0F9588E6">
        <w:tc>
          <w:tcPr>
            <w:tcW w:w="2694" w:type="dxa"/>
            <w:vAlign w:val="center"/>
          </w:tcPr>
          <w:p w14:paraId="7C7A6C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AD7C5E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FCC467B" w14:textId="77777777" w:rsidTr="0F9588E6">
        <w:tc>
          <w:tcPr>
            <w:tcW w:w="2694" w:type="dxa"/>
            <w:vAlign w:val="center"/>
          </w:tcPr>
          <w:p w14:paraId="4F7C39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B73DD7" w14:textId="77777777" w:rsidR="0085747A" w:rsidRPr="009C54AE" w:rsidRDefault="00E87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 i 10</w:t>
            </w:r>
          </w:p>
        </w:tc>
      </w:tr>
      <w:tr w:rsidR="0085747A" w:rsidRPr="009C54AE" w14:paraId="6ADEFB50" w14:textId="77777777" w:rsidTr="0F9588E6">
        <w:tc>
          <w:tcPr>
            <w:tcW w:w="2694" w:type="dxa"/>
            <w:vAlign w:val="center"/>
          </w:tcPr>
          <w:p w14:paraId="0AB8D3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011FD" w14:textId="77777777" w:rsidR="0085747A" w:rsidRPr="009C54AE" w:rsidRDefault="008E41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782DF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57E8FBCF" w14:textId="77777777" w:rsidTr="0F9588E6">
        <w:tc>
          <w:tcPr>
            <w:tcW w:w="2694" w:type="dxa"/>
            <w:vAlign w:val="center"/>
          </w:tcPr>
          <w:p w14:paraId="075C153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A5A648" w14:textId="77777777" w:rsidR="00923D7D" w:rsidRPr="009C54AE" w:rsidRDefault="008E41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71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0900BEE" w14:textId="77777777" w:rsidTr="0F9588E6">
        <w:tc>
          <w:tcPr>
            <w:tcW w:w="2694" w:type="dxa"/>
            <w:vAlign w:val="center"/>
          </w:tcPr>
          <w:p w14:paraId="201124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B2C082" w14:textId="2EE4EB9C" w:rsidR="0085747A" w:rsidRPr="009C54AE" w:rsidRDefault="32040CE7" w:rsidP="0F958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F9588E6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14:paraId="0017BFB3" w14:textId="77777777" w:rsidTr="0F9588E6">
        <w:tc>
          <w:tcPr>
            <w:tcW w:w="2694" w:type="dxa"/>
            <w:vAlign w:val="center"/>
          </w:tcPr>
          <w:p w14:paraId="31264E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A32D90" w14:textId="77777777" w:rsidR="0085747A" w:rsidRPr="009C54AE" w:rsidRDefault="009154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</w:tbl>
    <w:p w14:paraId="2A21F1B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428D5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B3678D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C609E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9FA5D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8E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2521F6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6C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4E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2B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47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C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B8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88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06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5B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0F495E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28B" w14:textId="77777777" w:rsidR="00015B8F" w:rsidRPr="009C54AE" w:rsidRDefault="00E87C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496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4C29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87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B1B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1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5C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2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0E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C4B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1CCC7FD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B6E" w14:textId="77777777" w:rsidR="0030395F" w:rsidRPr="009C54AE" w:rsidRDefault="00E87C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0A65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7757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3CB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8E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9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DFA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390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4A1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22AF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516D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E0581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9FAA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5A8D37" w14:textId="77777777" w:rsidR="0085747A" w:rsidRPr="009C54AE" w:rsidRDefault="001E550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- </w:t>
      </w:r>
      <w:r w:rsidR="00C8327D"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E83A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18C07F" w14:textId="391074F2" w:rsidR="009C54AE" w:rsidRDefault="00E22FBC" w:rsidP="0F9588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0F9588E6">
        <w:rPr>
          <w:rFonts w:ascii="Corbel" w:hAnsi="Corbel"/>
          <w:smallCaps w:val="0"/>
        </w:rPr>
        <w:t xml:space="preserve">1.3 </w:t>
      </w:r>
      <w:r>
        <w:tab/>
      </w:r>
      <w:r w:rsidRPr="0F9588E6">
        <w:rPr>
          <w:rFonts w:ascii="Corbel" w:hAnsi="Corbel"/>
          <w:smallCaps w:val="0"/>
        </w:rPr>
        <w:t>For</w:t>
      </w:r>
      <w:r w:rsidR="00445970" w:rsidRPr="0F9588E6">
        <w:rPr>
          <w:rFonts w:ascii="Corbel" w:hAnsi="Corbel"/>
          <w:smallCaps w:val="0"/>
        </w:rPr>
        <w:t xml:space="preserve">ma zaliczenia przedmiotu </w:t>
      </w:r>
      <w:r w:rsidRPr="0F9588E6">
        <w:rPr>
          <w:rFonts w:ascii="Corbel" w:hAnsi="Corbel"/>
          <w:smallCaps w:val="0"/>
        </w:rPr>
        <w:t xml:space="preserve">(z toku) </w:t>
      </w:r>
      <w:r w:rsidR="001E5508" w:rsidRPr="0F9588E6">
        <w:rPr>
          <w:rFonts w:ascii="Corbel" w:hAnsi="Corbel"/>
          <w:b w:val="0"/>
          <w:smallCaps w:val="0"/>
        </w:rPr>
        <w:t>(egzamin, zaliczenie z oceną)</w:t>
      </w:r>
    </w:p>
    <w:p w14:paraId="179DC85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1B835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2C18731" w14:textId="77777777" w:rsidTr="0F9588E6">
        <w:tc>
          <w:tcPr>
            <w:tcW w:w="9670" w:type="dxa"/>
          </w:tcPr>
          <w:p w14:paraId="098AF40F" w14:textId="05E04BC8" w:rsidR="0085747A" w:rsidRPr="009C54AE" w:rsidRDefault="5E4FED37" w:rsidP="0F9588E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F9588E6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z Pedagogiki: ogólnej, przedszkolnej, Teorii kształcenia i wychowania.</w:t>
            </w:r>
          </w:p>
        </w:tc>
      </w:tr>
    </w:tbl>
    <w:p w14:paraId="456C2EE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839EE1" w14:textId="38CE7565" w:rsidR="0085747A" w:rsidRPr="00C05F44" w:rsidRDefault="0071620A" w:rsidP="0F9588E6">
      <w:pPr>
        <w:pStyle w:val="Punktygwne"/>
        <w:spacing w:before="0" w:after="0"/>
        <w:rPr>
          <w:rFonts w:ascii="Corbel" w:hAnsi="Corbel"/>
        </w:rPr>
      </w:pPr>
      <w:r w:rsidRPr="0F9588E6">
        <w:rPr>
          <w:rFonts w:ascii="Corbel" w:hAnsi="Corbel"/>
        </w:rPr>
        <w:t>3.</w:t>
      </w:r>
      <w:r w:rsidR="0085747A" w:rsidRPr="0F9588E6">
        <w:rPr>
          <w:rFonts w:ascii="Corbel" w:hAnsi="Corbel"/>
        </w:rPr>
        <w:t xml:space="preserve"> </w:t>
      </w:r>
      <w:r w:rsidR="3112859E" w:rsidRPr="0F9588E6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00143B0C" w14:textId="223272E4" w:rsidR="0085747A" w:rsidRPr="00C05F44" w:rsidRDefault="3112859E" w:rsidP="0F9588E6">
      <w:pPr>
        <w:spacing w:after="0"/>
        <w:ind w:left="360"/>
        <w:jc w:val="both"/>
      </w:pPr>
      <w:r w:rsidRPr="0F9588E6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55293ACC" w14:textId="5D1CE6CA" w:rsidR="0085747A" w:rsidRPr="00C05F44" w:rsidRDefault="3112859E" w:rsidP="0F9588E6">
      <w:pPr>
        <w:spacing w:after="0"/>
        <w:ind w:left="360"/>
        <w:jc w:val="both"/>
      </w:pPr>
      <w:r w:rsidRPr="0F9588E6">
        <w:rPr>
          <w:rFonts w:ascii="Corbel" w:eastAsia="Corbel" w:hAnsi="Corbel" w:cs="Corbel"/>
          <w:i/>
          <w:iCs/>
          <w:sz w:val="24"/>
          <w:szCs w:val="24"/>
        </w:rPr>
        <w:lastRenderedPageBreak/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1"/>
        <w:gridCol w:w="8819"/>
      </w:tblGrid>
      <w:tr w:rsidR="0F9588E6" w14:paraId="0E45BE54" w14:textId="77777777" w:rsidTr="0F9588E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2B8576" w14:textId="0403BCAA" w:rsidR="0F9588E6" w:rsidRDefault="0F9588E6" w:rsidP="0F9588E6">
            <w:pPr>
              <w:spacing w:before="40" w:after="4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DD05F1" w14:textId="7AF724E5" w:rsidR="0F9588E6" w:rsidRDefault="0F9588E6" w:rsidP="0F9588E6">
            <w:pPr>
              <w:spacing w:before="40" w:after="4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0F9588E6" w14:paraId="60D72959" w14:textId="77777777" w:rsidTr="0F9588E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66962D" w14:textId="7EED1FA2" w:rsidR="0F9588E6" w:rsidRDefault="0F9588E6" w:rsidP="0F9588E6">
            <w:pPr>
              <w:spacing w:before="40" w:after="4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A210EE" w14:textId="5F11C3E3" w:rsidR="0F9588E6" w:rsidRDefault="0F9588E6" w:rsidP="0F9588E6">
            <w:pPr>
              <w:spacing w:before="40" w:after="4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Program nauczania jako opis sposobu realizacji celów wychowania i kształcenia oraz treści zawartych w podstawie programowej do etapu: edukacja przedszkolna.</w:t>
            </w:r>
          </w:p>
        </w:tc>
      </w:tr>
      <w:tr w:rsidR="0F9588E6" w14:paraId="47E38017" w14:textId="77777777" w:rsidTr="0F9588E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B897B6" w14:textId="16ABD674" w:rsidR="0F9588E6" w:rsidRDefault="0F9588E6" w:rsidP="0F9588E6">
            <w:pPr>
              <w:spacing w:before="40" w:after="4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73E537" w14:textId="6C1D04D3" w:rsidR="0F9588E6" w:rsidRDefault="0F9588E6" w:rsidP="0F9588E6">
            <w:pPr>
              <w:spacing w:before="40" w:after="4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5320E40F" w14:textId="56C85627" w:rsidR="0085747A" w:rsidRPr="00C05F44" w:rsidRDefault="3112859E" w:rsidP="0F9588E6">
      <w:pPr>
        <w:spacing w:after="0"/>
      </w:pPr>
      <w:r w:rsidRPr="0F9588E6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4DE62432" w14:textId="3270CC45" w:rsidR="0085747A" w:rsidRPr="00C05F44" w:rsidRDefault="3112859E" w:rsidP="0F9588E6">
      <w:pPr>
        <w:spacing w:after="0"/>
        <w:ind w:left="426"/>
      </w:pPr>
      <w:r w:rsidRPr="0F9588E6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0F9588E6">
        <w:rPr>
          <w:rFonts w:ascii="Corbel" w:eastAsia="Corbel" w:hAnsi="Corbel" w:cs="Corbel"/>
          <w:sz w:val="24"/>
          <w:szCs w:val="24"/>
        </w:rPr>
        <w:t xml:space="preserve"> </w:t>
      </w:r>
    </w:p>
    <w:p w14:paraId="7B96B2CC" w14:textId="0648C56A" w:rsidR="0085747A" w:rsidRPr="00C05F44" w:rsidRDefault="3112859E" w:rsidP="0F9588E6">
      <w:pPr>
        <w:spacing w:after="0"/>
      </w:pPr>
      <w:r w:rsidRPr="0F9588E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1"/>
        <w:gridCol w:w="6096"/>
        <w:gridCol w:w="1950"/>
      </w:tblGrid>
      <w:tr w:rsidR="0F9588E6" w14:paraId="380D645F" w14:textId="77777777" w:rsidTr="0F9588E6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88A9B5" w14:textId="71F05F85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440AE7" w14:textId="50FA7CB7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5AB4EC" w14:textId="4FEEEA75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0F9588E6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0F9588E6" w14:paraId="2896EEF2" w14:textId="77777777" w:rsidTr="0F9588E6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449E8D" w14:textId="4FF58E9B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D64CE4" w14:textId="45C3984D" w:rsidR="0F9588E6" w:rsidRPr="00C13978" w:rsidRDefault="0F9588E6" w:rsidP="0F9588E6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Student zna i rozumie</w:t>
            </w:r>
          </w:p>
          <w:p w14:paraId="32DCE253" w14:textId="091A83F0" w:rsidR="0F9588E6" w:rsidRPr="00C13978" w:rsidRDefault="0F9588E6" w:rsidP="0F9588E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</w:t>
            </w:r>
          </w:p>
          <w:p w14:paraId="67A6D9E4" w14:textId="62146215" w:rsidR="0F9588E6" w:rsidRPr="00C13978" w:rsidRDefault="0F9588E6" w:rsidP="0F9588E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13978">
              <w:rPr>
                <w:rFonts w:ascii="Corbel" w:eastAsia="Corbel" w:hAnsi="Corbel" w:cs="Corbel"/>
                <w:sz w:val="24"/>
                <w:szCs w:val="24"/>
              </w:rPr>
              <w:t>spersonalizowanych strategii edukacyjnych w przedszkolu  i klasach I–III szkoły podstawowej, konstruowania wiedzy w przedszkolu i klasach 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AEDE3B" w14:textId="76E1336F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4D30F555" w14:textId="36E7BEC5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0F9588E6" w14:paraId="53B53AC6" w14:textId="77777777" w:rsidTr="0F9588E6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2B4F09" w14:textId="04C9772A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A9AC49" w14:textId="01842602" w:rsidR="0F9588E6" w:rsidRPr="00C13978" w:rsidRDefault="0F9588E6" w:rsidP="0F9588E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C.w.4. 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 przedszkolnej i wczesnoszkolnej;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90B72B" w14:textId="58519BC8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0F9588E6" w14:paraId="1230F7B3" w14:textId="77777777" w:rsidTr="0F9588E6">
        <w:trPr>
          <w:trHeight w:val="51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46D811" w14:textId="004AC09C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F81AA8" w14:textId="1AD0EF2F" w:rsidR="0F9588E6" w:rsidRPr="00C13978" w:rsidRDefault="0F9588E6" w:rsidP="0F9588E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C. U. 2.  </w:t>
            </w:r>
            <w:r w:rsidRPr="00C13978">
              <w:rPr>
                <w:rFonts w:ascii="Corbel" w:eastAsia="Corbel" w:hAnsi="Corbel" w:cs="Corbel"/>
                <w:sz w:val="24"/>
                <w:szCs w:val="24"/>
              </w:rPr>
              <w:t xml:space="preserve">w </w:t>
            </w:r>
            <w:r w:rsidRPr="0F9588E6">
              <w:rPr>
                <w:rFonts w:ascii="Corbel" w:eastAsia="Corbel" w:hAnsi="Corbel" w:cs="Corbel"/>
                <w:sz w:val="24"/>
                <w:szCs w:val="24"/>
              </w:rPr>
              <w:t>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567BCE" w14:textId="34392946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0F9588E6" w14:paraId="27AE54A7" w14:textId="77777777" w:rsidTr="0F9588E6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C7E444" w14:textId="12454193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D258A6" w14:textId="5741A6A6" w:rsidR="0F9588E6" w:rsidRPr="00C13978" w:rsidRDefault="0F9588E6" w:rsidP="0F9588E6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 uczniów, w tym wobec kultury i sztuki, oraz inspirowania dzieci lub uczniów do wyrażania swojej indywidualności w sposób twórczy;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B0848D" w14:textId="0D1E6090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PPiW.K02</w:t>
            </w:r>
          </w:p>
        </w:tc>
      </w:tr>
    </w:tbl>
    <w:p w14:paraId="0E50CAD7" w14:textId="2FF66E3E" w:rsidR="0085747A" w:rsidRPr="00C05F44" w:rsidRDefault="3112859E" w:rsidP="0F9588E6">
      <w:pPr>
        <w:spacing w:after="0"/>
      </w:pPr>
      <w:r w:rsidRPr="0F9588E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B17C152" w14:textId="016F8516" w:rsidR="0085747A" w:rsidRPr="00C05F44" w:rsidRDefault="3112859E" w:rsidP="0F9588E6">
      <w:pPr>
        <w:spacing w:after="0"/>
        <w:ind w:left="426"/>
        <w:jc w:val="both"/>
      </w:pPr>
      <w:r w:rsidRPr="0F9588E6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3.3 Treści programowe </w:t>
      </w:r>
      <w:r w:rsidRPr="0F9588E6">
        <w:rPr>
          <w:rFonts w:ascii="Corbel" w:eastAsia="Corbel" w:hAnsi="Corbel" w:cs="Corbel"/>
          <w:sz w:val="24"/>
          <w:szCs w:val="24"/>
        </w:rPr>
        <w:t xml:space="preserve">  </w:t>
      </w:r>
    </w:p>
    <w:p w14:paraId="3E2E8BC9" w14:textId="5610EB9E" w:rsidR="0085747A" w:rsidRPr="00C05F44" w:rsidRDefault="3112859E" w:rsidP="0F9588E6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0F9588E6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0888BC7C" w14:textId="2026AD74" w:rsidR="0085747A" w:rsidRPr="00C05F44" w:rsidRDefault="3112859E" w:rsidP="0F9588E6">
      <w:pPr>
        <w:spacing w:after="120"/>
        <w:ind w:left="1080"/>
        <w:jc w:val="both"/>
      </w:pPr>
      <w:r w:rsidRPr="0F9588E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0"/>
      </w:tblGrid>
      <w:tr w:rsidR="0F9588E6" w14:paraId="48D3BB2D" w14:textId="77777777" w:rsidTr="0F9588E6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7535A9" w14:textId="38482329" w:rsidR="0F9588E6" w:rsidRDefault="0F9588E6" w:rsidP="0F9588E6">
            <w:pPr>
              <w:spacing w:after="0"/>
              <w:ind w:left="-250" w:firstLine="25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F9588E6" w14:paraId="4517D7A9" w14:textId="77777777" w:rsidTr="0F9588E6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3C97" w14:textId="0ECFDD98" w:rsidR="0F9588E6" w:rsidRDefault="0F9588E6" w:rsidP="0F9588E6">
            <w:pPr>
              <w:spacing w:after="0"/>
              <w:ind w:left="-250" w:firstLine="25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Program pojęcia, rodzaje programów.</w:t>
            </w:r>
          </w:p>
        </w:tc>
      </w:tr>
      <w:tr w:rsidR="0F9588E6" w14:paraId="7607A90C" w14:textId="77777777" w:rsidTr="0F9588E6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81B25F" w14:textId="62A66BE7" w:rsidR="0F9588E6" w:rsidRDefault="0F9588E6" w:rsidP="0F9588E6">
            <w:pPr>
              <w:spacing w:after="0"/>
              <w:ind w:left="-250" w:firstLine="25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Konstruowanie programu – etapy koncepcyjne</w:t>
            </w:r>
          </w:p>
        </w:tc>
      </w:tr>
      <w:tr w:rsidR="0F9588E6" w14:paraId="21885E5F" w14:textId="77777777" w:rsidTr="0F9588E6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9BC2F3" w14:textId="2F8F49C9" w:rsidR="0F9588E6" w:rsidRDefault="0F9588E6" w:rsidP="0F9588E6">
            <w:pPr>
              <w:spacing w:after="0"/>
              <w:ind w:left="-250" w:firstLine="25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0F9588E6" w14:paraId="49115B47" w14:textId="77777777" w:rsidTr="0F9588E6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B3CB7C" w14:textId="7176E3ED" w:rsidR="0F9588E6" w:rsidRDefault="0F9588E6" w:rsidP="0F9588E6">
            <w:pPr>
              <w:spacing w:after="0"/>
              <w:ind w:left="-250" w:firstLine="25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Struktura programu pracy przedszkola</w:t>
            </w:r>
          </w:p>
        </w:tc>
      </w:tr>
      <w:tr w:rsidR="0F9588E6" w14:paraId="2D494BF5" w14:textId="77777777" w:rsidTr="0F9588E6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E70A2" w14:textId="205CB665" w:rsidR="0F9588E6" w:rsidRDefault="0F9588E6" w:rsidP="0F9588E6">
            <w:pPr>
              <w:spacing w:after="0"/>
              <w:ind w:left="-250" w:firstLine="25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Cele w programach nauczania</w:t>
            </w:r>
          </w:p>
        </w:tc>
      </w:tr>
      <w:tr w:rsidR="0F9588E6" w14:paraId="7F39D42E" w14:textId="77777777" w:rsidTr="0F9588E6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D1C3E8" w14:textId="4287C8EC" w:rsidR="0F9588E6" w:rsidRDefault="0F9588E6" w:rsidP="0F9588E6">
            <w:pPr>
              <w:spacing w:after="0"/>
              <w:ind w:left="-250" w:firstLine="25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Program a plan pracy.</w:t>
            </w:r>
          </w:p>
        </w:tc>
      </w:tr>
    </w:tbl>
    <w:p w14:paraId="63849C1B" w14:textId="612C0752" w:rsidR="0085747A" w:rsidRPr="00C05F44" w:rsidRDefault="3112859E" w:rsidP="0F9588E6">
      <w:pPr>
        <w:spacing w:after="0"/>
      </w:pPr>
      <w:r w:rsidRPr="0F9588E6">
        <w:rPr>
          <w:rFonts w:ascii="Corbel" w:eastAsia="Corbel" w:hAnsi="Corbel" w:cs="Corbel"/>
          <w:sz w:val="24"/>
          <w:szCs w:val="24"/>
        </w:rPr>
        <w:t xml:space="preserve"> </w:t>
      </w:r>
    </w:p>
    <w:p w14:paraId="18BE6448" w14:textId="44D69176" w:rsidR="0085747A" w:rsidRPr="00C05F44" w:rsidRDefault="3112859E" w:rsidP="0F9588E6">
      <w:pPr>
        <w:spacing w:after="160"/>
        <w:jc w:val="both"/>
      </w:pPr>
      <w:r w:rsidRPr="0F9588E6">
        <w:rPr>
          <w:rFonts w:ascii="Corbel" w:eastAsia="Corbel" w:hAnsi="Corbel" w:cs="Corbel"/>
          <w:sz w:val="24"/>
          <w:szCs w:val="24"/>
        </w:rPr>
        <w:t xml:space="preserve"> </w:t>
      </w:r>
    </w:p>
    <w:p w14:paraId="345D195C" w14:textId="09DFBBB0" w:rsidR="0085747A" w:rsidRPr="00C05F44" w:rsidRDefault="3112859E" w:rsidP="0F9588E6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F9588E6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7977EA02" w14:textId="7FDA65E5" w:rsidR="0085747A" w:rsidRPr="00C05F44" w:rsidRDefault="3112859E" w:rsidP="0F9588E6">
      <w:pPr>
        <w:spacing w:after="0"/>
        <w:ind w:left="720"/>
      </w:pPr>
      <w:r w:rsidRPr="0F9588E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3"/>
      </w:tblGrid>
      <w:tr w:rsidR="0F9588E6" w14:paraId="19AEAFA1" w14:textId="77777777" w:rsidTr="0F9588E6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281E08" w14:textId="6077C3DC" w:rsidR="0F9588E6" w:rsidRDefault="0F9588E6" w:rsidP="0F9588E6">
            <w:pPr>
              <w:spacing w:after="0"/>
              <w:ind w:left="708" w:hanging="708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F9588E6" w14:paraId="262104FA" w14:textId="77777777" w:rsidTr="0F9588E6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490C1" w14:textId="20684C8D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0F9588E6" w14:paraId="1A072F5D" w14:textId="77777777" w:rsidTr="0F9588E6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F44800" w14:textId="1735476A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0F9588E6" w14:paraId="38C00086" w14:textId="77777777" w:rsidTr="0F9588E6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CC6602" w14:textId="0C3D6FCA" w:rsidR="0F9588E6" w:rsidRDefault="0F9588E6" w:rsidP="0F9588E6">
            <w:pPr>
              <w:spacing w:after="0"/>
              <w:jc w:val="both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Struktura – układ treści programowych;</w:t>
            </w:r>
          </w:p>
          <w:p w14:paraId="52DED4FD" w14:textId="540410A2" w:rsidR="0F9588E6" w:rsidRDefault="0F9588E6" w:rsidP="0F9588E6">
            <w:pPr>
              <w:spacing w:after="0"/>
              <w:jc w:val="both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- cele i działania edukacyjne, wynikające z nich zadania </w:t>
            </w:r>
          </w:p>
          <w:p w14:paraId="3A9DEC6B" w14:textId="52CA24E3" w:rsidR="0F9588E6" w:rsidRDefault="0F9588E6" w:rsidP="0F9588E6">
            <w:pPr>
              <w:spacing w:after="0"/>
              <w:jc w:val="both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- układ treści w programie</w:t>
            </w:r>
          </w:p>
        </w:tc>
      </w:tr>
      <w:tr w:rsidR="0F9588E6" w14:paraId="24688C14" w14:textId="77777777" w:rsidTr="0F9588E6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00921B" w14:textId="3341B90E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 Konstruowanie w grupach programów: profilaktyki lub edukacyjnego z uwzględnieniem </w:t>
            </w:r>
          </w:p>
          <w:p w14:paraId="7E31894B" w14:textId="324F1970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  etapów rozwoju dziecka w obszarach: fizycznym, społecznym, emocjonalnym i poznawczym  </w:t>
            </w:r>
            <w:r>
              <w:br/>
            </w: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  zgodnym z podstaw ą programową wychowania przedszkolnego</w:t>
            </w:r>
          </w:p>
        </w:tc>
      </w:tr>
      <w:tr w:rsidR="0F9588E6" w14:paraId="570C23DB" w14:textId="77777777" w:rsidTr="0F9588E6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16D9CD" w14:textId="384BFBAB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 Prezentacja na forum grupy </w:t>
            </w:r>
          </w:p>
        </w:tc>
      </w:tr>
    </w:tbl>
    <w:p w14:paraId="2E3DA68F" w14:textId="1D4E12B4" w:rsidR="0085747A" w:rsidRPr="00C05F44" w:rsidRDefault="3112859E" w:rsidP="0F9588E6">
      <w:pPr>
        <w:spacing w:after="0"/>
      </w:pPr>
      <w:r w:rsidRPr="0F9588E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45F3CD3" w14:textId="10EBEE72" w:rsidR="0085747A" w:rsidRPr="00C05F44" w:rsidRDefault="3112859E" w:rsidP="0F9588E6">
      <w:pPr>
        <w:spacing w:after="0"/>
        <w:ind w:left="426"/>
      </w:pPr>
      <w:r w:rsidRPr="0F9588E6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F9588E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ED60A99" w14:textId="1995955E" w:rsidR="0085747A" w:rsidRPr="00C05F44" w:rsidRDefault="3112859E" w:rsidP="0F9588E6">
      <w:pPr>
        <w:tabs>
          <w:tab w:val="left" w:pos="284"/>
        </w:tabs>
        <w:spacing w:after="0"/>
      </w:pPr>
      <w:r w:rsidRPr="0F9588E6">
        <w:rPr>
          <w:rFonts w:ascii="Corbel" w:eastAsia="Corbel" w:hAnsi="Corbel" w:cs="Corbel"/>
          <w:smallCaps/>
          <w:sz w:val="24"/>
          <w:szCs w:val="24"/>
        </w:rPr>
        <w:t>Wykład z prezentacją multimedialną, ćwiczenia: metoda zajęć praktycznych,  analiza tekstów, w tym podstawy programowej edukacji przedszkolnej</w:t>
      </w:r>
    </w:p>
    <w:p w14:paraId="75B222F7" w14:textId="72E0A426" w:rsidR="0085747A" w:rsidRPr="00C05F44" w:rsidRDefault="3112859E" w:rsidP="0F9588E6">
      <w:pPr>
        <w:tabs>
          <w:tab w:val="left" w:pos="284"/>
        </w:tabs>
        <w:spacing w:after="0"/>
      </w:pPr>
      <w:r w:rsidRPr="0F9588E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8BED494" w14:textId="7DAC144A" w:rsidR="0085747A" w:rsidRPr="00C05F44" w:rsidRDefault="3112859E" w:rsidP="0F9588E6">
      <w:pPr>
        <w:tabs>
          <w:tab w:val="left" w:pos="284"/>
        </w:tabs>
        <w:spacing w:after="0"/>
      </w:pPr>
      <w:r w:rsidRPr="0F9588E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093E6328" w14:textId="7CEA10D7" w:rsidR="0085747A" w:rsidRPr="00C05F44" w:rsidRDefault="3112859E" w:rsidP="0F9588E6">
      <w:pPr>
        <w:tabs>
          <w:tab w:val="left" w:pos="284"/>
        </w:tabs>
        <w:spacing w:after="0"/>
      </w:pPr>
      <w:r w:rsidRPr="0F9588E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C1E1A67" w14:textId="219458F2" w:rsidR="0085747A" w:rsidRPr="00C05F44" w:rsidRDefault="3112859E" w:rsidP="0F9588E6">
      <w:pPr>
        <w:spacing w:after="0"/>
        <w:ind w:left="426"/>
      </w:pPr>
      <w:r w:rsidRPr="0F9588E6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447C753F" w14:textId="530F6469" w:rsidR="0085747A" w:rsidRPr="00C05F44" w:rsidRDefault="3112859E" w:rsidP="0F9588E6">
      <w:pPr>
        <w:spacing w:after="0"/>
      </w:pPr>
      <w:r w:rsidRPr="0F9588E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5"/>
        <w:gridCol w:w="5528"/>
        <w:gridCol w:w="2270"/>
      </w:tblGrid>
      <w:tr w:rsidR="0F9588E6" w14:paraId="29E49A99" w14:textId="77777777" w:rsidTr="0F9588E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F1BDE3" w14:textId="1C4162D3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F287E0" w14:textId="55BA9588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się</w:t>
            </w:r>
          </w:p>
          <w:p w14:paraId="6F1505BD" w14:textId="61940B07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A5C9D8" w14:textId="3DA140F2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3E77C319" w14:textId="1B26CAAD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0F9588E6" w14:paraId="71E7B932" w14:textId="77777777" w:rsidTr="0F9588E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F1D9AE" w14:textId="5F6F14D3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3D2CDB" w14:textId="7C7E8796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383EC1" w14:textId="1B2E3CC6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F9588E6" w14:paraId="4C291408" w14:textId="77777777" w:rsidTr="0F9588E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C86D77" w14:textId="74BACD00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511259" w14:textId="19960D52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03BC9F" w14:textId="78FFB673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F9588E6" w14:paraId="3DF614E9" w14:textId="77777777" w:rsidTr="0F9588E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28C586" w14:textId="46EF497D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B65A7" w14:textId="3C244935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B8578E" w14:textId="5A134739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0F9588E6" w14:paraId="6973F011" w14:textId="77777777" w:rsidTr="0F9588E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709781" w14:textId="64E93404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B5DB7E" w14:textId="3C978768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994B59" w14:textId="0EDCF172" w:rsidR="0F9588E6" w:rsidRDefault="0F9588E6" w:rsidP="0F9588E6">
            <w:pPr>
              <w:spacing w:after="0"/>
              <w:jc w:val="center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35320E59" w14:textId="4EC7C1EC" w:rsidR="0085747A" w:rsidRPr="00C05F44" w:rsidRDefault="3112859E" w:rsidP="0F9588E6">
      <w:pPr>
        <w:spacing w:after="0"/>
      </w:pPr>
      <w:r w:rsidRPr="0F9588E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33E76F1" w14:textId="105622BA" w:rsidR="0085747A" w:rsidRPr="00C05F44" w:rsidRDefault="3112859E" w:rsidP="0F9588E6">
      <w:pPr>
        <w:spacing w:after="0"/>
        <w:ind w:left="426"/>
      </w:pPr>
      <w:r w:rsidRPr="0F9588E6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4.2 Warunki zaliczenia przedmiotu (kryteria oceniania) </w:t>
      </w:r>
    </w:p>
    <w:p w14:paraId="0B991A67" w14:textId="52E34F97" w:rsidR="0085747A" w:rsidRPr="00C05F44" w:rsidRDefault="3112859E" w:rsidP="0F9588E6">
      <w:pPr>
        <w:spacing w:after="0"/>
        <w:ind w:left="426"/>
      </w:pPr>
      <w:r w:rsidRPr="0F9588E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0F9588E6" w14:paraId="4804F328" w14:textId="77777777" w:rsidTr="0F9588E6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B7A98B" w14:textId="277F477C" w:rsidR="0F9588E6" w:rsidRPr="00C13978" w:rsidRDefault="0F9588E6" w:rsidP="0F9588E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13978">
              <w:rPr>
                <w:rFonts w:ascii="Corbel" w:eastAsia="Corbel" w:hAnsi="Corbel" w:cs="Corbel"/>
                <w:sz w:val="24"/>
                <w:szCs w:val="24"/>
              </w:rPr>
              <w:t>Wykład: Obecność (80%)</w:t>
            </w:r>
          </w:p>
          <w:p w14:paraId="5145982C" w14:textId="191F515F" w:rsidR="0F9588E6" w:rsidRPr="00C13978" w:rsidRDefault="0F9588E6" w:rsidP="0F9588E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13978">
              <w:rPr>
                <w:rFonts w:ascii="Corbel" w:eastAsia="Corbel" w:hAnsi="Corbel" w:cs="Corbel"/>
                <w:sz w:val="24"/>
                <w:szCs w:val="24"/>
              </w:rPr>
              <w:t>Ćwiczenia: aktywny udział w zajęciach, pozytywna ocena z programu autorskiego.</w:t>
            </w:r>
          </w:p>
          <w:p w14:paraId="531E7C78" w14:textId="156F3466" w:rsidR="0F9588E6" w:rsidRPr="00C13978" w:rsidRDefault="0F9588E6" w:rsidP="0F9588E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13978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C15227C" w14:textId="16C020A7" w:rsidR="0F9588E6" w:rsidRDefault="0F9588E6" w:rsidP="0F9588E6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1D345CE5" w14:textId="46A0DC43" w:rsidR="0F9588E6" w:rsidRDefault="0F9588E6" w:rsidP="00C13978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23AC0D4" w14:textId="300F8333" w:rsidR="0F9588E6" w:rsidRDefault="0F9588E6" w:rsidP="00C13978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7F90165E" w14:textId="7875D9DB" w:rsidR="0F9588E6" w:rsidRDefault="0F9588E6" w:rsidP="00C13978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2A7C2B93" w14:textId="1093D9E1" w:rsidR="0F9588E6" w:rsidRDefault="0F9588E6" w:rsidP="00C13978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7F420FC" w14:textId="4B8811F9" w:rsidR="0F9588E6" w:rsidRDefault="0F9588E6" w:rsidP="00C13978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0668A4E" w14:textId="03C848EE" w:rsidR="0F9588E6" w:rsidRDefault="0F9588E6" w:rsidP="00C13978">
            <w:pPr>
              <w:spacing w:after="0"/>
            </w:pPr>
            <w:r w:rsidRPr="0F9588E6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22F6C0B" w14:textId="38575704" w:rsidR="0085747A" w:rsidRPr="00C05F44" w:rsidRDefault="0085747A" w:rsidP="0F9588E6">
      <w:pPr>
        <w:spacing w:after="0"/>
      </w:pPr>
    </w:p>
    <w:p w14:paraId="75A69E8C" w14:textId="218C35A7" w:rsidR="0085747A" w:rsidRPr="00C05F44" w:rsidRDefault="0085747A" w:rsidP="0F9588E6">
      <w:pPr>
        <w:spacing w:after="0"/>
      </w:pPr>
    </w:p>
    <w:p w14:paraId="7569BB19" w14:textId="740CADF3" w:rsidR="0085747A" w:rsidRPr="00C05F44" w:rsidRDefault="3112859E" w:rsidP="0F9588E6">
      <w:pPr>
        <w:spacing w:after="0"/>
      </w:pPr>
      <w:hyperlink r:id="rId12" w:anchor="_ftnref1">
        <w:r w:rsidRPr="0F9588E6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0F9588E6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25128EA" w14:textId="00350367" w:rsidR="0085747A" w:rsidRPr="00C05F44" w:rsidRDefault="0085747A" w:rsidP="0F9588E6">
      <w:pPr>
        <w:pStyle w:val="Punktygwne"/>
        <w:spacing w:before="0" w:after="0"/>
        <w:rPr>
          <w:rFonts w:ascii="Corbel" w:hAnsi="Corbel"/>
        </w:rPr>
      </w:pPr>
    </w:p>
    <w:p w14:paraId="1E3001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3FB1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835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5AA744B" w14:textId="77777777" w:rsidTr="0F9588E6">
        <w:tc>
          <w:tcPr>
            <w:tcW w:w="4962" w:type="dxa"/>
            <w:vAlign w:val="center"/>
          </w:tcPr>
          <w:p w14:paraId="0116D2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93518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CB64BB" w14:textId="77777777" w:rsidTr="0F9588E6">
        <w:tc>
          <w:tcPr>
            <w:tcW w:w="4962" w:type="dxa"/>
          </w:tcPr>
          <w:p w14:paraId="173C29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12EAEC" w14:textId="77777777" w:rsidR="0085747A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D795975" w14:textId="77777777" w:rsidTr="0F9588E6">
        <w:tc>
          <w:tcPr>
            <w:tcW w:w="4962" w:type="dxa"/>
          </w:tcPr>
          <w:p w14:paraId="0FE443A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304692F" w14:textId="78F2899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F9588E6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1B441228" w14:textId="77777777" w:rsidR="00C61DC5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5508124" w14:textId="77777777" w:rsidTr="0F9588E6">
        <w:tc>
          <w:tcPr>
            <w:tcW w:w="4962" w:type="dxa"/>
          </w:tcPr>
          <w:p w14:paraId="5369979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4E8B37A" w14:textId="77777777" w:rsidR="00C61DC5" w:rsidRPr="009C54AE" w:rsidRDefault="00C61DC5" w:rsidP="007558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 w:rsidR="00755837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E3A1754" w14:textId="77777777" w:rsidR="00CA5DDE" w:rsidRDefault="00CA5DDE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9DBA58" w14:textId="77777777" w:rsidR="00CA5DDE" w:rsidRDefault="00CA5DDE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F02B117" w14:textId="77777777" w:rsidR="00C61DC5" w:rsidRPr="009C54AE" w:rsidRDefault="00C8327D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113</w:t>
            </w:r>
          </w:p>
        </w:tc>
      </w:tr>
      <w:tr w:rsidR="0085747A" w:rsidRPr="009C54AE" w14:paraId="21F4B87E" w14:textId="77777777" w:rsidTr="0F9588E6">
        <w:tc>
          <w:tcPr>
            <w:tcW w:w="4962" w:type="dxa"/>
          </w:tcPr>
          <w:p w14:paraId="3C772E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39F83B" w14:textId="77777777" w:rsidR="0085747A" w:rsidRPr="009C54AE" w:rsidRDefault="00C8327D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071FAC8D" w14:textId="77777777" w:rsidTr="0F9588E6">
        <w:tc>
          <w:tcPr>
            <w:tcW w:w="4962" w:type="dxa"/>
          </w:tcPr>
          <w:p w14:paraId="445671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3C9B54" w14:textId="77777777" w:rsidR="0085747A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52B583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E327C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796D7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869FB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B96952" w14:textId="77777777" w:rsidTr="0071620A">
        <w:trPr>
          <w:trHeight w:val="397"/>
        </w:trPr>
        <w:tc>
          <w:tcPr>
            <w:tcW w:w="3544" w:type="dxa"/>
          </w:tcPr>
          <w:p w14:paraId="74DD56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55415C" w14:textId="77777777" w:rsidR="0085747A" w:rsidRPr="009C54AE" w:rsidRDefault="009569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2D948407" w14:textId="77777777" w:rsidTr="0071620A">
        <w:trPr>
          <w:trHeight w:val="397"/>
        </w:trPr>
        <w:tc>
          <w:tcPr>
            <w:tcW w:w="3544" w:type="dxa"/>
          </w:tcPr>
          <w:p w14:paraId="5B0A55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712490" w14:textId="77777777" w:rsidR="0085747A" w:rsidRPr="009C54AE" w:rsidRDefault="009569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599C09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7EDFC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C5B136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2429" w:rsidRPr="009C54AE" w14:paraId="0777D16D" w14:textId="77777777" w:rsidTr="0071620A">
        <w:trPr>
          <w:trHeight w:val="397"/>
        </w:trPr>
        <w:tc>
          <w:tcPr>
            <w:tcW w:w="7513" w:type="dxa"/>
          </w:tcPr>
          <w:p w14:paraId="3D0549C3" w14:textId="77777777" w:rsidR="00B32429" w:rsidRDefault="00B32429" w:rsidP="00B324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EB9FC6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nauczania. Warszawa 2000</w:t>
            </w:r>
          </w:p>
          <w:p w14:paraId="005D31EB" w14:textId="77777777" w:rsidR="00B32429" w:rsidRPr="0050096B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H- O programach prawie wszystko. Warszawa 1999</w:t>
            </w:r>
          </w:p>
          <w:p w14:paraId="1250C6B0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3FE2F7E6" w14:textId="77777777" w:rsidR="00B32429" w:rsidRPr="009C54AE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 </w:t>
            </w:r>
          </w:p>
          <w:p w14:paraId="014D0FFA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046A9236" w14:textId="77777777" w:rsidR="00B32429" w:rsidRPr="009C54AE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B32429" w:rsidRPr="009C54AE" w14:paraId="0CE4A13E" w14:textId="77777777" w:rsidTr="0071620A">
        <w:trPr>
          <w:trHeight w:val="397"/>
        </w:trPr>
        <w:tc>
          <w:tcPr>
            <w:tcW w:w="7513" w:type="dxa"/>
          </w:tcPr>
          <w:p w14:paraId="1AA9FD3A" w14:textId="77777777" w:rsidR="00B32429" w:rsidRDefault="00B32429" w:rsidP="00B324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645E3D" w14:textId="77777777" w:rsidR="00B32429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538010B9" w14:textId="77777777" w:rsidR="00B32429" w:rsidRPr="00BC3BC8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Kwaśniewska M, Lendzion J, Żaba-Żabińska W- Wokół przedszkola.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Program wychowania przedszkolnego. Kielce 2018</w:t>
            </w:r>
          </w:p>
          <w:p w14:paraId="730E6EF0" w14:textId="77777777" w:rsidR="00B32429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0BC2E886" w14:textId="77777777" w:rsidR="00B32429" w:rsidRPr="00DA3073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4F5F0F8E" w14:textId="77777777" w:rsidR="00B32429" w:rsidRPr="00F76273" w:rsidRDefault="00B32429" w:rsidP="00B32429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A0A75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3D4AC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69DC6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176F" w14:textId="77777777" w:rsidR="009127DC" w:rsidRDefault="009127DC" w:rsidP="00C16ABF">
      <w:pPr>
        <w:spacing w:after="0" w:line="240" w:lineRule="auto"/>
      </w:pPr>
      <w:r>
        <w:separator/>
      </w:r>
    </w:p>
  </w:endnote>
  <w:endnote w:type="continuationSeparator" w:id="0">
    <w:p w14:paraId="28A14459" w14:textId="77777777" w:rsidR="009127DC" w:rsidRDefault="009127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4FB99" w14:textId="77777777" w:rsidR="009127DC" w:rsidRDefault="009127DC" w:rsidP="00C16ABF">
      <w:pPr>
        <w:spacing w:after="0" w:line="240" w:lineRule="auto"/>
      </w:pPr>
      <w:r>
        <w:separator/>
      </w:r>
    </w:p>
  </w:footnote>
  <w:footnote w:type="continuationSeparator" w:id="0">
    <w:p w14:paraId="248EEBD7" w14:textId="77777777" w:rsidR="009127DC" w:rsidRDefault="009127D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B569"/>
    <w:multiLevelType w:val="hybridMultilevel"/>
    <w:tmpl w:val="C4AEDB46"/>
    <w:lvl w:ilvl="0" w:tplc="CC8CBD26">
      <w:start w:val="1"/>
      <w:numFmt w:val="upperLetter"/>
      <w:lvlText w:val="%1."/>
      <w:lvlJc w:val="left"/>
      <w:pPr>
        <w:ind w:left="720" w:hanging="360"/>
      </w:pPr>
    </w:lvl>
    <w:lvl w:ilvl="1" w:tplc="CCDA47D4">
      <w:start w:val="1"/>
      <w:numFmt w:val="lowerLetter"/>
      <w:lvlText w:val="%2."/>
      <w:lvlJc w:val="left"/>
      <w:pPr>
        <w:ind w:left="1440" w:hanging="360"/>
      </w:pPr>
    </w:lvl>
    <w:lvl w:ilvl="2" w:tplc="12C450A6">
      <w:start w:val="1"/>
      <w:numFmt w:val="lowerRoman"/>
      <w:lvlText w:val="%3."/>
      <w:lvlJc w:val="right"/>
      <w:pPr>
        <w:ind w:left="2160" w:hanging="180"/>
      </w:pPr>
    </w:lvl>
    <w:lvl w:ilvl="3" w:tplc="7DB03992">
      <w:start w:val="1"/>
      <w:numFmt w:val="decimal"/>
      <w:lvlText w:val="%4."/>
      <w:lvlJc w:val="left"/>
      <w:pPr>
        <w:ind w:left="2880" w:hanging="360"/>
      </w:pPr>
    </w:lvl>
    <w:lvl w:ilvl="4" w:tplc="FA460580">
      <w:start w:val="1"/>
      <w:numFmt w:val="lowerLetter"/>
      <w:lvlText w:val="%5."/>
      <w:lvlJc w:val="left"/>
      <w:pPr>
        <w:ind w:left="3600" w:hanging="360"/>
      </w:pPr>
    </w:lvl>
    <w:lvl w:ilvl="5" w:tplc="6426766A">
      <w:start w:val="1"/>
      <w:numFmt w:val="lowerRoman"/>
      <w:lvlText w:val="%6."/>
      <w:lvlJc w:val="right"/>
      <w:pPr>
        <w:ind w:left="4320" w:hanging="180"/>
      </w:pPr>
    </w:lvl>
    <w:lvl w:ilvl="6" w:tplc="5B9CD204">
      <w:start w:val="1"/>
      <w:numFmt w:val="decimal"/>
      <w:lvlText w:val="%7."/>
      <w:lvlJc w:val="left"/>
      <w:pPr>
        <w:ind w:left="5040" w:hanging="360"/>
      </w:pPr>
    </w:lvl>
    <w:lvl w:ilvl="7" w:tplc="58DA1C9C">
      <w:start w:val="1"/>
      <w:numFmt w:val="lowerLetter"/>
      <w:lvlText w:val="%8."/>
      <w:lvlJc w:val="left"/>
      <w:pPr>
        <w:ind w:left="5760" w:hanging="360"/>
      </w:pPr>
    </w:lvl>
    <w:lvl w:ilvl="8" w:tplc="F932BF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66D1E"/>
    <w:multiLevelType w:val="hybridMultilevel"/>
    <w:tmpl w:val="C922D4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8A563B"/>
    <w:multiLevelType w:val="hybridMultilevel"/>
    <w:tmpl w:val="BA560D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670033">
    <w:abstractNumId w:val="0"/>
  </w:num>
  <w:num w:numId="2" w16cid:durableId="2127387491">
    <w:abstractNumId w:val="1"/>
  </w:num>
  <w:num w:numId="3" w16cid:durableId="1339965920">
    <w:abstractNumId w:val="4"/>
  </w:num>
  <w:num w:numId="4" w16cid:durableId="824974893">
    <w:abstractNumId w:val="3"/>
  </w:num>
  <w:num w:numId="5" w16cid:durableId="1520388313">
    <w:abstractNumId w:val="2"/>
  </w:num>
  <w:num w:numId="6" w16cid:durableId="117638623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42A51"/>
    <w:rsid w:val="00042D2E"/>
    <w:rsid w:val="00044C82"/>
    <w:rsid w:val="00054D9D"/>
    <w:rsid w:val="00070ED6"/>
    <w:rsid w:val="000742DC"/>
    <w:rsid w:val="000777A2"/>
    <w:rsid w:val="00084C12"/>
    <w:rsid w:val="0009462C"/>
    <w:rsid w:val="00094B12"/>
    <w:rsid w:val="00096A2C"/>
    <w:rsid w:val="00096C46"/>
    <w:rsid w:val="000A296F"/>
    <w:rsid w:val="000A2A28"/>
    <w:rsid w:val="000A5476"/>
    <w:rsid w:val="000B192D"/>
    <w:rsid w:val="000B28EE"/>
    <w:rsid w:val="000B3E37"/>
    <w:rsid w:val="000B7166"/>
    <w:rsid w:val="000D04B0"/>
    <w:rsid w:val="000D4BBE"/>
    <w:rsid w:val="000E4D9F"/>
    <w:rsid w:val="000F1C57"/>
    <w:rsid w:val="000F5615"/>
    <w:rsid w:val="00115D19"/>
    <w:rsid w:val="001201EF"/>
    <w:rsid w:val="00124BFF"/>
    <w:rsid w:val="0012560E"/>
    <w:rsid w:val="00127108"/>
    <w:rsid w:val="00134B13"/>
    <w:rsid w:val="00146BC0"/>
    <w:rsid w:val="00153C41"/>
    <w:rsid w:val="00154381"/>
    <w:rsid w:val="00163690"/>
    <w:rsid w:val="001640A7"/>
    <w:rsid w:val="00164FA7"/>
    <w:rsid w:val="00166A03"/>
    <w:rsid w:val="001718A7"/>
    <w:rsid w:val="001737CF"/>
    <w:rsid w:val="00176083"/>
    <w:rsid w:val="00184CE7"/>
    <w:rsid w:val="00192F37"/>
    <w:rsid w:val="001A1CFE"/>
    <w:rsid w:val="001A70D2"/>
    <w:rsid w:val="001C288A"/>
    <w:rsid w:val="001D64ED"/>
    <w:rsid w:val="001D657B"/>
    <w:rsid w:val="001D7A6E"/>
    <w:rsid w:val="001D7B54"/>
    <w:rsid w:val="001E0209"/>
    <w:rsid w:val="001E5508"/>
    <w:rsid w:val="001E587C"/>
    <w:rsid w:val="001F2CA2"/>
    <w:rsid w:val="001F2CCC"/>
    <w:rsid w:val="002144C0"/>
    <w:rsid w:val="00217F9A"/>
    <w:rsid w:val="00222A4B"/>
    <w:rsid w:val="0022477D"/>
    <w:rsid w:val="002254E9"/>
    <w:rsid w:val="002278A9"/>
    <w:rsid w:val="002336F9"/>
    <w:rsid w:val="0024028F"/>
    <w:rsid w:val="00244ABC"/>
    <w:rsid w:val="00281FF2"/>
    <w:rsid w:val="00282056"/>
    <w:rsid w:val="002857DE"/>
    <w:rsid w:val="00291567"/>
    <w:rsid w:val="002A22BF"/>
    <w:rsid w:val="002A2389"/>
    <w:rsid w:val="002A671D"/>
    <w:rsid w:val="002B3D4A"/>
    <w:rsid w:val="002B4D55"/>
    <w:rsid w:val="002B5EA0"/>
    <w:rsid w:val="002B6119"/>
    <w:rsid w:val="002C1F06"/>
    <w:rsid w:val="002C2E8D"/>
    <w:rsid w:val="002D3375"/>
    <w:rsid w:val="002D4E78"/>
    <w:rsid w:val="002D73D4"/>
    <w:rsid w:val="002F02A3"/>
    <w:rsid w:val="002F2022"/>
    <w:rsid w:val="002F4ABE"/>
    <w:rsid w:val="003018BA"/>
    <w:rsid w:val="0030395F"/>
    <w:rsid w:val="00305C92"/>
    <w:rsid w:val="003151C5"/>
    <w:rsid w:val="003223C8"/>
    <w:rsid w:val="003343CF"/>
    <w:rsid w:val="00341C48"/>
    <w:rsid w:val="00346FE9"/>
    <w:rsid w:val="0034759A"/>
    <w:rsid w:val="00347931"/>
    <w:rsid w:val="003503F6"/>
    <w:rsid w:val="003530DD"/>
    <w:rsid w:val="003541EE"/>
    <w:rsid w:val="00363783"/>
    <w:rsid w:val="00363F78"/>
    <w:rsid w:val="00383305"/>
    <w:rsid w:val="00385C12"/>
    <w:rsid w:val="003A0A5B"/>
    <w:rsid w:val="003A1176"/>
    <w:rsid w:val="003A2CB6"/>
    <w:rsid w:val="003C0BAE"/>
    <w:rsid w:val="003C4A0F"/>
    <w:rsid w:val="003D18A9"/>
    <w:rsid w:val="003D6CE2"/>
    <w:rsid w:val="003E1941"/>
    <w:rsid w:val="003E2FE6"/>
    <w:rsid w:val="003E49D5"/>
    <w:rsid w:val="003F38C0"/>
    <w:rsid w:val="00412946"/>
    <w:rsid w:val="00414E3C"/>
    <w:rsid w:val="0042244A"/>
    <w:rsid w:val="0042745A"/>
    <w:rsid w:val="00431D5C"/>
    <w:rsid w:val="004338FF"/>
    <w:rsid w:val="004362C6"/>
    <w:rsid w:val="00437FA2"/>
    <w:rsid w:val="0044079D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73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494D"/>
    <w:rsid w:val="006620D9"/>
    <w:rsid w:val="00671140"/>
    <w:rsid w:val="00671958"/>
    <w:rsid w:val="00675843"/>
    <w:rsid w:val="006778A1"/>
    <w:rsid w:val="00693F43"/>
    <w:rsid w:val="0069552F"/>
    <w:rsid w:val="00696477"/>
    <w:rsid w:val="006D050F"/>
    <w:rsid w:val="006D6139"/>
    <w:rsid w:val="006E5D65"/>
    <w:rsid w:val="006F1282"/>
    <w:rsid w:val="006F1FBC"/>
    <w:rsid w:val="006F31E2"/>
    <w:rsid w:val="006F39DC"/>
    <w:rsid w:val="00706544"/>
    <w:rsid w:val="007072BA"/>
    <w:rsid w:val="0071620A"/>
    <w:rsid w:val="00724677"/>
    <w:rsid w:val="00725459"/>
    <w:rsid w:val="007327BD"/>
    <w:rsid w:val="00734608"/>
    <w:rsid w:val="00735C1B"/>
    <w:rsid w:val="00745302"/>
    <w:rsid w:val="007461D6"/>
    <w:rsid w:val="00746EC8"/>
    <w:rsid w:val="00754D81"/>
    <w:rsid w:val="00755837"/>
    <w:rsid w:val="00757580"/>
    <w:rsid w:val="00763BF1"/>
    <w:rsid w:val="00766FD4"/>
    <w:rsid w:val="0078168C"/>
    <w:rsid w:val="00782DF8"/>
    <w:rsid w:val="007841FB"/>
    <w:rsid w:val="00787C2A"/>
    <w:rsid w:val="00787D1F"/>
    <w:rsid w:val="00790E27"/>
    <w:rsid w:val="007A4022"/>
    <w:rsid w:val="007A6E6E"/>
    <w:rsid w:val="007C3299"/>
    <w:rsid w:val="007C3BCC"/>
    <w:rsid w:val="007C4546"/>
    <w:rsid w:val="007C6A1F"/>
    <w:rsid w:val="007D6E56"/>
    <w:rsid w:val="007E0BB0"/>
    <w:rsid w:val="007E4BE8"/>
    <w:rsid w:val="007E5CEB"/>
    <w:rsid w:val="007F36E5"/>
    <w:rsid w:val="007F4155"/>
    <w:rsid w:val="0081554D"/>
    <w:rsid w:val="0081707E"/>
    <w:rsid w:val="00834ECF"/>
    <w:rsid w:val="00842E2A"/>
    <w:rsid w:val="008449B3"/>
    <w:rsid w:val="0085747A"/>
    <w:rsid w:val="0086697F"/>
    <w:rsid w:val="00881351"/>
    <w:rsid w:val="00881563"/>
    <w:rsid w:val="00884922"/>
    <w:rsid w:val="00885F64"/>
    <w:rsid w:val="008917F9"/>
    <w:rsid w:val="00894FD0"/>
    <w:rsid w:val="008A45F7"/>
    <w:rsid w:val="008C0CC0"/>
    <w:rsid w:val="008C19A9"/>
    <w:rsid w:val="008C379D"/>
    <w:rsid w:val="008C5147"/>
    <w:rsid w:val="008C5359"/>
    <w:rsid w:val="008C5363"/>
    <w:rsid w:val="008D3DFB"/>
    <w:rsid w:val="008E41FE"/>
    <w:rsid w:val="008E64F4"/>
    <w:rsid w:val="008F12C9"/>
    <w:rsid w:val="008F6E29"/>
    <w:rsid w:val="00901AF5"/>
    <w:rsid w:val="009127DC"/>
    <w:rsid w:val="009144D7"/>
    <w:rsid w:val="00915458"/>
    <w:rsid w:val="00915E98"/>
    <w:rsid w:val="00916188"/>
    <w:rsid w:val="00923D7D"/>
    <w:rsid w:val="00950747"/>
    <w:rsid w:val="009508DF"/>
    <w:rsid w:val="00950DAC"/>
    <w:rsid w:val="00954A07"/>
    <w:rsid w:val="00955133"/>
    <w:rsid w:val="009569D2"/>
    <w:rsid w:val="00997F14"/>
    <w:rsid w:val="009A78D9"/>
    <w:rsid w:val="009C3E31"/>
    <w:rsid w:val="009C54AE"/>
    <w:rsid w:val="009C788E"/>
    <w:rsid w:val="009D4BC6"/>
    <w:rsid w:val="009D6FA8"/>
    <w:rsid w:val="009D7A8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E0F"/>
    <w:rsid w:val="00A4382A"/>
    <w:rsid w:val="00A43BF6"/>
    <w:rsid w:val="00A53FA5"/>
    <w:rsid w:val="00A54817"/>
    <w:rsid w:val="00A601C8"/>
    <w:rsid w:val="00A60799"/>
    <w:rsid w:val="00A75563"/>
    <w:rsid w:val="00A77C4E"/>
    <w:rsid w:val="00A84C85"/>
    <w:rsid w:val="00A9116A"/>
    <w:rsid w:val="00A97DE1"/>
    <w:rsid w:val="00A97EA8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2C1E"/>
    <w:rsid w:val="00B0440F"/>
    <w:rsid w:val="00B06142"/>
    <w:rsid w:val="00B123DD"/>
    <w:rsid w:val="00B135B1"/>
    <w:rsid w:val="00B3130B"/>
    <w:rsid w:val="00B3242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3AC"/>
    <w:rsid w:val="00B90885"/>
    <w:rsid w:val="00BB4A37"/>
    <w:rsid w:val="00BB520A"/>
    <w:rsid w:val="00BD3869"/>
    <w:rsid w:val="00BD66E9"/>
    <w:rsid w:val="00BD6FF4"/>
    <w:rsid w:val="00BF2C41"/>
    <w:rsid w:val="00C058B4"/>
    <w:rsid w:val="00C05F44"/>
    <w:rsid w:val="00C131B5"/>
    <w:rsid w:val="00C13978"/>
    <w:rsid w:val="00C156E0"/>
    <w:rsid w:val="00C16ABF"/>
    <w:rsid w:val="00C170AE"/>
    <w:rsid w:val="00C256D8"/>
    <w:rsid w:val="00C26CB7"/>
    <w:rsid w:val="00C324C1"/>
    <w:rsid w:val="00C3641A"/>
    <w:rsid w:val="00C36992"/>
    <w:rsid w:val="00C55AF7"/>
    <w:rsid w:val="00C56036"/>
    <w:rsid w:val="00C61DC5"/>
    <w:rsid w:val="00C67E92"/>
    <w:rsid w:val="00C70A26"/>
    <w:rsid w:val="00C766DF"/>
    <w:rsid w:val="00C804C7"/>
    <w:rsid w:val="00C8327D"/>
    <w:rsid w:val="00C91887"/>
    <w:rsid w:val="00C9281B"/>
    <w:rsid w:val="00C947B7"/>
    <w:rsid w:val="00C94B98"/>
    <w:rsid w:val="00CA2B96"/>
    <w:rsid w:val="00CA5089"/>
    <w:rsid w:val="00CA5DDE"/>
    <w:rsid w:val="00CB46CD"/>
    <w:rsid w:val="00CD6897"/>
    <w:rsid w:val="00CE5BAC"/>
    <w:rsid w:val="00CF1E33"/>
    <w:rsid w:val="00CF25BE"/>
    <w:rsid w:val="00CF5941"/>
    <w:rsid w:val="00CF78ED"/>
    <w:rsid w:val="00D02B25"/>
    <w:rsid w:val="00D02EBA"/>
    <w:rsid w:val="00D03D9C"/>
    <w:rsid w:val="00D17C3C"/>
    <w:rsid w:val="00D26B2C"/>
    <w:rsid w:val="00D352C9"/>
    <w:rsid w:val="00D367B2"/>
    <w:rsid w:val="00D425B2"/>
    <w:rsid w:val="00D428D6"/>
    <w:rsid w:val="00D552B2"/>
    <w:rsid w:val="00D608D1"/>
    <w:rsid w:val="00D66960"/>
    <w:rsid w:val="00D74119"/>
    <w:rsid w:val="00D8075B"/>
    <w:rsid w:val="00D8678B"/>
    <w:rsid w:val="00D942D5"/>
    <w:rsid w:val="00DA2114"/>
    <w:rsid w:val="00DC01AC"/>
    <w:rsid w:val="00DD6515"/>
    <w:rsid w:val="00DE09C0"/>
    <w:rsid w:val="00DE4A14"/>
    <w:rsid w:val="00DF320D"/>
    <w:rsid w:val="00DF3687"/>
    <w:rsid w:val="00DF71C8"/>
    <w:rsid w:val="00E129B8"/>
    <w:rsid w:val="00E21E7D"/>
    <w:rsid w:val="00E22FBC"/>
    <w:rsid w:val="00E24BF5"/>
    <w:rsid w:val="00E25338"/>
    <w:rsid w:val="00E37DD1"/>
    <w:rsid w:val="00E51E44"/>
    <w:rsid w:val="00E5631A"/>
    <w:rsid w:val="00E63348"/>
    <w:rsid w:val="00E70418"/>
    <w:rsid w:val="00E77E88"/>
    <w:rsid w:val="00E8107D"/>
    <w:rsid w:val="00E856D9"/>
    <w:rsid w:val="00E87C88"/>
    <w:rsid w:val="00E93ABF"/>
    <w:rsid w:val="00E960BB"/>
    <w:rsid w:val="00E96FA5"/>
    <w:rsid w:val="00EA0F46"/>
    <w:rsid w:val="00EA2074"/>
    <w:rsid w:val="00EA4832"/>
    <w:rsid w:val="00EA4E9D"/>
    <w:rsid w:val="00EA52AF"/>
    <w:rsid w:val="00EB5401"/>
    <w:rsid w:val="00EC0E9B"/>
    <w:rsid w:val="00EC35AB"/>
    <w:rsid w:val="00EC4899"/>
    <w:rsid w:val="00ED03AB"/>
    <w:rsid w:val="00ED1894"/>
    <w:rsid w:val="00ED32D2"/>
    <w:rsid w:val="00EE32DE"/>
    <w:rsid w:val="00EE5457"/>
    <w:rsid w:val="00F070AB"/>
    <w:rsid w:val="00F1241F"/>
    <w:rsid w:val="00F17567"/>
    <w:rsid w:val="00F27A7B"/>
    <w:rsid w:val="00F505BB"/>
    <w:rsid w:val="00F526AF"/>
    <w:rsid w:val="00F617C3"/>
    <w:rsid w:val="00F628F7"/>
    <w:rsid w:val="00F62FFD"/>
    <w:rsid w:val="00F7066B"/>
    <w:rsid w:val="00F7179C"/>
    <w:rsid w:val="00F7515C"/>
    <w:rsid w:val="00F7627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9B20F1"/>
    <w:rsid w:val="0F9588E6"/>
    <w:rsid w:val="3112859E"/>
    <w:rsid w:val="32040CE7"/>
    <w:rsid w:val="5E4FE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D824"/>
  <w15:docId w15:val="{E1A89CFF-E17A-40E9-A2A4-1B532E60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80ba7233566f4b42b91aa1b3b0226348&amp;wdorigin=TEAMS-MAGLEV.teamsSdk_ns.rwc&amp;wdexp=TEAMS-TREATMENT&amp;wdhostclicktime=1773387867342&amp;wdenableroaming=1&amp;mscc=1&amp;hid=4485FFA1-A00F-F000-CEE0-0D0C854B771D.0&amp;uih=sharepointcom&amp;wdlcid=pl-PL&amp;jsapi=1&amp;jsapiver=v2&amp;corrid=25b812cf-b2e5-8662-5320-934bb640724b&amp;usid=25b812cf-b2e5-8662-5320-934bb640724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8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80ba7233566f4b42b91aa1b3b0226348&amp;wdorigin=TEAMS-MAGLEV.teamsSdk_ns.rwc&amp;wdexp=TEAMS-TREATMENT&amp;wdhostclicktime=1773387867342&amp;wdenableroaming=1&amp;mscc=1&amp;hid=4485FFA1-A00F-F000-CEE0-0D0C854B771D.0&amp;uih=sharepointcom&amp;wdlcid=pl-PL&amp;jsapi=1&amp;jsapiver=v2&amp;corrid=25b812cf-b2e5-8662-5320-934bb640724b&amp;usid=25b812cf-b2e5-8662-5320-934bb640724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8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7F6A64-0C27-47D4-8DE7-DC6AF9D35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BFBEBD-C805-4A71-A282-E15723FBB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E5A01-DDA7-49F9-84F3-E017C1F94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CFA7E1-6FAE-44B4-9A2C-862938DF47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1413</Words>
  <Characters>8479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8</cp:revision>
  <cp:lastPrinted>2019-02-06T12:12:00Z</cp:lastPrinted>
  <dcterms:created xsi:type="dcterms:W3CDTF">2024-10-06T08:58:00Z</dcterms:created>
  <dcterms:modified xsi:type="dcterms:W3CDTF">2026-03-14T13:33:00Z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